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7B24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RADECOTE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C98E91F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Wilmondley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71342A51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86061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66C49" w14:textId="77777777" w:rsidR="00471646" w:rsidRDefault="00471646" w:rsidP="0047164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Hertfordshire the tax of a fifteenth and a tenth granted to the King at the last Parliament.</w:t>
      </w:r>
    </w:p>
    <w:p w14:paraId="539520E2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1B1B5B51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8AE468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9232E" w14:textId="77777777" w:rsidR="00471646" w:rsidRDefault="00471646" w:rsidP="004716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4E85B5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6E60" w14:textId="77777777" w:rsidR="00471646" w:rsidRDefault="00471646" w:rsidP="009139A6">
      <w:r>
        <w:separator/>
      </w:r>
    </w:p>
  </w:endnote>
  <w:endnote w:type="continuationSeparator" w:id="0">
    <w:p w14:paraId="70273799" w14:textId="77777777" w:rsidR="00471646" w:rsidRDefault="004716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19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632F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CD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2712D" w14:textId="77777777" w:rsidR="00471646" w:rsidRDefault="00471646" w:rsidP="009139A6">
      <w:r>
        <w:separator/>
      </w:r>
    </w:p>
  </w:footnote>
  <w:footnote w:type="continuationSeparator" w:id="0">
    <w:p w14:paraId="2AFB01C0" w14:textId="77777777" w:rsidR="00471646" w:rsidRDefault="004716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667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3C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FA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646"/>
    <w:rsid w:val="000666E0"/>
    <w:rsid w:val="002510B7"/>
    <w:rsid w:val="0047164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F863C"/>
  <w15:chartTrackingRefBased/>
  <w15:docId w15:val="{B45F6423-84A3-4D7F-875D-972B2609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2021-06-02T09:54:00Z</dcterms:created>
  <dcterms:modified xsi:type="dcterms:W3CDTF">2021-06-02T09:54:00Z</dcterms:modified>
</cp:coreProperties>
</file>